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5A090FF4" w14:textId="035EA193" w:rsidR="008F6802" w:rsidRPr="00A62B4C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40BA6A60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C23052" w:rsidRPr="00863255">
        <w:rPr>
          <w:rFonts w:cstheme="minorHAnsi"/>
          <w:noProof/>
          <w:szCs w:val="18"/>
          <w:lang w:eastAsia="pl-PL"/>
        </w:rPr>
        <w:t>POST/DYS/OW/GZ/01079/2026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C23052" w:rsidRPr="00863255">
        <w:rPr>
          <w:rFonts w:cstheme="minorHAnsi"/>
          <w:noProof/>
          <w:szCs w:val="18"/>
          <w:lang w:eastAsia="pl-PL"/>
        </w:rPr>
        <w:t>Opracowanie dokumentacji formalno-prawnej na „Modernizacje sieci energetycznej SN warz ze stacjami SN/nN w m. Stojadła gm. Mińsk Mazowiecki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0D814B70" w14:textId="248AFED3" w:rsidR="0069292C" w:rsidRPr="00C23052" w:rsidRDefault="00B67D39" w:rsidP="00C2305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52800A46" w14:textId="1544D9AE" w:rsidR="000B53B2" w:rsidRPr="00C23052" w:rsidRDefault="00B67D39" w:rsidP="00C230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lastRenderedPageBreak/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B3429C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B3429C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lastRenderedPageBreak/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6C64FC0" w14:textId="60692B5D" w:rsidR="0069292C" w:rsidRPr="00C23052" w:rsidRDefault="00B67D39" w:rsidP="00C23052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A253DF7" w14:textId="4C959375" w:rsidR="0069292C" w:rsidRDefault="0069292C" w:rsidP="00381365">
      <w:pPr>
        <w:rPr>
          <w:rFonts w:cstheme="minorHAnsi"/>
        </w:rPr>
      </w:pPr>
    </w:p>
    <w:p w14:paraId="028186FF" w14:textId="33C6748E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59BD210F" w14:textId="75071FEC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608776" w14:textId="0E5ED1E8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CA275CB" w14:textId="77777777" w:rsidR="00C23052" w:rsidRDefault="00C2305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</w:p>
    <w:p w14:paraId="75622B4B" w14:textId="3DB17A02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31AA6614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C23052" w:rsidRPr="00863255">
        <w:rPr>
          <w:rFonts w:cstheme="minorHAnsi"/>
          <w:b/>
          <w:i/>
          <w:noProof/>
        </w:rPr>
        <w:t>Opracowanie dokumentacji formalno-prawnej na „Modernizacje sieci energetycznej SN warz ze stacjami SN/nN w m. Stojadła gm. Mińsk Mazowiecki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C23052" w:rsidRPr="00863255">
        <w:rPr>
          <w:rFonts w:cstheme="minorHAnsi"/>
          <w:b/>
          <w:noProof/>
        </w:rPr>
        <w:t>POST/DYS/OW/GZ/01079/2026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238CA0DB" w14:textId="01FA737E" w:rsidR="00961305" w:rsidRDefault="00961305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275AD8A8" w:rsidR="008F6802" w:rsidRDefault="000B53B2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5D69F5C4" w14:textId="77777777" w:rsidR="00C23052" w:rsidRDefault="00C23052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CDBF36D" w14:textId="77777777" w:rsidR="00C23052" w:rsidRDefault="00C23052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EFBD8B1" w14:textId="77777777" w:rsidR="00C23052" w:rsidRPr="000E361E" w:rsidRDefault="00C23052" w:rsidP="006F6BD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634142D5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23052" w:rsidRPr="00863255">
        <w:rPr>
          <w:rFonts w:cstheme="minorHAnsi"/>
          <w:noProof/>
          <w:lang w:eastAsia="pl-PL"/>
        </w:rPr>
        <w:t>POST/DYS/OW/GZ/01079/2026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23052" w:rsidRPr="00863255">
        <w:rPr>
          <w:rFonts w:cstheme="minorHAnsi"/>
          <w:noProof/>
          <w:lang w:eastAsia="pl-PL"/>
        </w:rPr>
        <w:t>Opracowanie dokumentacji formalno-prawnej na „Modernizacje sieci energetycznej SN warz ze stacjami SN/nN w m. Stojadła gm. Mińsk Mazowiecki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9EEB919" w14:textId="77777777" w:rsidR="00C23052" w:rsidRDefault="00C2305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FAABF63" w14:textId="2ADE46EC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C539624" w14:textId="77777777" w:rsidR="006F6BD9" w:rsidRDefault="006F6BD9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57FCF473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23052" w:rsidRPr="00863255">
        <w:rPr>
          <w:rFonts w:cstheme="minorHAnsi"/>
          <w:noProof/>
          <w:lang w:eastAsia="pl-PL"/>
        </w:rPr>
        <w:t>POST/DYS/OW/GZ/01079/2026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23052" w:rsidRPr="00863255">
        <w:rPr>
          <w:rFonts w:cstheme="minorHAnsi"/>
          <w:noProof/>
          <w:lang w:eastAsia="pl-PL"/>
        </w:rPr>
        <w:t>Opracowanie dokumentacji formalno-prawnej na „Modernizacje sieci energetycznej SN warz ze stacjami SN/nN w m. Stojadła gm. Mińsk Mazowiecki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6648415" w14:textId="77777777" w:rsidR="00C23052" w:rsidRDefault="00C2305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60595D2" w14:textId="77777777" w:rsidR="00C23052" w:rsidRDefault="00C2305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74C55634" w14:textId="77777777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2D49843" w14:textId="2BB140DA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49286A21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C23052" w:rsidRPr="00863255">
        <w:rPr>
          <w:rFonts w:eastAsia="Calibri" w:cstheme="minorHAnsi"/>
          <w:noProof/>
          <w:lang w:eastAsia="pl-PL"/>
        </w:rPr>
        <w:t>POST/DYS/OW/GZ/01079/2026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C23052" w:rsidRPr="00863255">
        <w:rPr>
          <w:rFonts w:eastAsia="Calibri" w:cstheme="minorHAnsi"/>
          <w:noProof/>
          <w:lang w:eastAsia="pl-PL"/>
        </w:rPr>
        <w:t>Opracowanie dokumentacji formalno-prawnej na „Modernizacje sieci energetycznej SN warz ze stacjami SN/nN w m. Stojadła gm. Mińsk Mazowiecki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5D93018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BAF4241" w14:textId="77777777" w:rsidR="008F6802" w:rsidRDefault="008F680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27547051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23052" w:rsidRPr="00863255">
        <w:rPr>
          <w:rFonts w:cstheme="minorHAnsi"/>
          <w:noProof/>
          <w:lang w:eastAsia="pl-PL"/>
        </w:rPr>
        <w:t>POST/DYS/OW/GZ/01079/2026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C23052" w:rsidRPr="00863255">
        <w:rPr>
          <w:rFonts w:cstheme="minorHAnsi"/>
          <w:noProof/>
        </w:rPr>
        <w:t>Opracowanie dokumentacji formalno-prawnej na „Modernizacje sieci energetycznej SN warz ze stacjami SN/nN w m. Stojadła gm. Mińsk Mazowiecki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AC73FF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BD9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C23052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3329EBD4" w:rsidR="00D9767E" w:rsidRPr="00C23052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C23052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23052" w:rsidRPr="00863255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POST/DYS/OW/GZ/01079/2026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5C6FD83B" w:rsidR="00D9767E" w:rsidRPr="00C23052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C23052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C23052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23052" w:rsidRPr="00863255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POST/DYS/OW/GZ/01079/2026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C23052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C23052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C23052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C23052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11046580">
    <w:abstractNumId w:val="18"/>
  </w:num>
  <w:num w:numId="2" w16cid:durableId="537083039">
    <w:abstractNumId w:val="7"/>
  </w:num>
  <w:num w:numId="3" w16cid:durableId="562525939">
    <w:abstractNumId w:val="13"/>
  </w:num>
  <w:num w:numId="4" w16cid:durableId="556362118">
    <w:abstractNumId w:val="20"/>
  </w:num>
  <w:num w:numId="5" w16cid:durableId="1007485354">
    <w:abstractNumId w:val="18"/>
  </w:num>
  <w:num w:numId="6" w16cid:durableId="783500920">
    <w:abstractNumId w:val="18"/>
  </w:num>
  <w:num w:numId="7" w16cid:durableId="2055231126">
    <w:abstractNumId w:val="3"/>
  </w:num>
  <w:num w:numId="8" w16cid:durableId="408817918">
    <w:abstractNumId w:val="27"/>
  </w:num>
  <w:num w:numId="9" w16cid:durableId="1044477331">
    <w:abstractNumId w:val="17"/>
  </w:num>
  <w:num w:numId="10" w16cid:durableId="1036465322">
    <w:abstractNumId w:val="4"/>
  </w:num>
  <w:num w:numId="11" w16cid:durableId="537281039">
    <w:abstractNumId w:val="14"/>
  </w:num>
  <w:num w:numId="12" w16cid:durableId="113403033">
    <w:abstractNumId w:val="12"/>
  </w:num>
  <w:num w:numId="13" w16cid:durableId="1429738993">
    <w:abstractNumId w:val="26"/>
  </w:num>
  <w:num w:numId="14" w16cid:durableId="1714453539">
    <w:abstractNumId w:val="22"/>
  </w:num>
  <w:num w:numId="15" w16cid:durableId="392503273">
    <w:abstractNumId w:val="16"/>
  </w:num>
  <w:num w:numId="16" w16cid:durableId="1459644679">
    <w:abstractNumId w:val="9"/>
  </w:num>
  <w:num w:numId="17" w16cid:durableId="769855977">
    <w:abstractNumId w:val="5"/>
  </w:num>
  <w:num w:numId="18" w16cid:durableId="526530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3842527">
    <w:abstractNumId w:val="0"/>
  </w:num>
  <w:num w:numId="20" w16cid:durableId="2080250941">
    <w:abstractNumId w:val="28"/>
  </w:num>
  <w:num w:numId="21" w16cid:durableId="1189489656">
    <w:abstractNumId w:val="1"/>
  </w:num>
  <w:num w:numId="22" w16cid:durableId="1617831877">
    <w:abstractNumId w:val="15"/>
  </w:num>
  <w:num w:numId="23" w16cid:durableId="336007792">
    <w:abstractNumId w:val="10"/>
  </w:num>
  <w:num w:numId="24" w16cid:durableId="180124393">
    <w:abstractNumId w:val="21"/>
  </w:num>
  <w:num w:numId="25" w16cid:durableId="1376272253">
    <w:abstractNumId w:val="25"/>
  </w:num>
  <w:num w:numId="26" w16cid:durableId="1159031844">
    <w:abstractNumId w:val="2"/>
  </w:num>
  <w:num w:numId="27" w16cid:durableId="1466896242">
    <w:abstractNumId w:val="24"/>
  </w:num>
  <w:num w:numId="28" w16cid:durableId="155800950">
    <w:abstractNumId w:val="23"/>
  </w:num>
  <w:num w:numId="29" w16cid:durableId="6235373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4803471">
    <w:abstractNumId w:val="19"/>
  </w:num>
  <w:num w:numId="31" w16cid:durableId="192028596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23B3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4369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6F07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0FD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BD9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429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052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POST/DYS/OW/GZ/01079/2026                         </dmsv2SWPP2ObjectNumber>
    <dmsv2SWPP2SumMD5 xmlns="http://schemas.microsoft.com/sharepoint/v3">1fb0e55432fd55ed660e21dc80150fbf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711752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24798153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FJ3FSM7XJ42E-2144144896-25268</_dlc_DocId>
    <_dlc_DocIdUrl xmlns="a19cb1c7-c5c7-46d4-85ae-d83685407bba">
      <Url>https://swpp2.dms.gkpge.pl/sites/43/_layouts/15/DocIdRedir.aspx?ID=FJ3FSM7XJ42E-2144144896-25268</Url>
      <Description>FJ3FSM7XJ42E-2144144896-25268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7406D-0D15-45CF-A66F-4E9BA182558B}"/>
</file>

<file path=customXml/itemProps4.xml><?xml version="1.0" encoding="utf-8"?>
<ds:datastoreItem xmlns:ds="http://schemas.openxmlformats.org/officeDocument/2006/customXml" ds:itemID="{5A1519E4-C770-4CEA-8A4F-23CB96E4C1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A31373-32A9-44FC-8E34-3442686CC0D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11</Pages>
  <Words>3202</Words>
  <Characters>19213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2026-03-27T13:57:00Z</dcterms:created>
  <dcterms:modified xsi:type="dcterms:W3CDTF">2026-03-27T13:57:00Z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75ace4e2-51c8-40fe-ae6c-91c1b10647f6</vt:lpwstr>
  </property>
</Properties>
</file>